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113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d.ca.1418)</w:t>
      </w:r>
    </w:p>
    <w:p w:rsidR="00E1139E" w:rsidRDefault="00E113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Warter</w:t>
      </w:r>
      <w:proofErr w:type="spellEnd"/>
      <w:r>
        <w:rPr>
          <w:rFonts w:ascii="Times New Roman" w:hAnsi="Times New Roman" w:cs="Times New Roman"/>
          <w:sz w:val="24"/>
          <w:szCs w:val="24"/>
        </w:rPr>
        <w:t>, Yorkshire.</w:t>
      </w:r>
    </w:p>
    <w:p w:rsidR="00E1139E" w:rsidRDefault="00E113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139E" w:rsidRDefault="00E113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139E" w:rsidRDefault="00E113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occurs as Prior.   </w:t>
      </w:r>
    </w:p>
    <w:p w:rsidR="00E1139E" w:rsidRDefault="00E1139E" w:rsidP="00E113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(V.C.H. Yorkshire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p.238)</w:t>
      </w:r>
    </w:p>
    <w:p w:rsidR="00E1139E" w:rsidRDefault="00E1139E" w:rsidP="00E113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139E" w:rsidRDefault="00E1139E" w:rsidP="00E113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139E" w:rsidRDefault="00E1139E" w:rsidP="00E1139E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18 December 2015</w:t>
      </w:r>
    </w:p>
    <w:p w:rsidR="00E1139E" w:rsidRPr="00E1139E" w:rsidRDefault="00E113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1139E" w:rsidRPr="00E113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39E" w:rsidRDefault="00E1139E" w:rsidP="00564E3C">
      <w:pPr>
        <w:spacing w:after="0" w:line="240" w:lineRule="auto"/>
      </w:pPr>
      <w:r>
        <w:separator/>
      </w:r>
    </w:p>
  </w:endnote>
  <w:endnote w:type="continuationSeparator" w:id="0">
    <w:p w:rsidR="00E1139E" w:rsidRDefault="00E1139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1139E">
      <w:rPr>
        <w:rFonts w:ascii="Times New Roman" w:hAnsi="Times New Roman" w:cs="Times New Roman"/>
        <w:noProof/>
        <w:sz w:val="24"/>
        <w:szCs w:val="24"/>
      </w:rPr>
      <w:t>18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39E" w:rsidRDefault="00E1139E" w:rsidP="00564E3C">
      <w:pPr>
        <w:spacing w:after="0" w:line="240" w:lineRule="auto"/>
      </w:pPr>
      <w:r>
        <w:separator/>
      </w:r>
    </w:p>
  </w:footnote>
  <w:footnote w:type="continuationSeparator" w:id="0">
    <w:p w:rsidR="00E1139E" w:rsidRDefault="00E1139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39E"/>
    <w:rsid w:val="00372DC6"/>
    <w:rsid w:val="00564E3C"/>
    <w:rsid w:val="0064591D"/>
    <w:rsid w:val="00DD5B8A"/>
    <w:rsid w:val="00E1139E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B2425"/>
  <w15:chartTrackingRefBased/>
  <w15:docId w15:val="{08011777-C052-42DA-AD80-141D54EC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9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2015-12-18T16:21:00Z</dcterms:created>
  <dcterms:modified xsi:type="dcterms:W3CDTF">2015-12-18T16:23:00Z</dcterms:modified>
</cp:coreProperties>
</file>